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4B7E07" w:rsidP="002C5749">
      <w:pPr>
        <w:ind w:left="5670"/>
      </w:pPr>
      <w:fldSimple w:instr=" DOCVARIABLE &quot;boss_state&quot; \* MERGEFORMAT ">
        <w:r w:rsidR="00346DCC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346DCC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CB147C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4B7E0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8А (7А)5192022Н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CB147C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fill_date \* MERGEFORMAT </w:instrText>
      </w:r>
      <w:r w:rsidR="009D19F2">
        <w:rPr>
          <w:bCs/>
        </w:rPr>
        <w:fldChar w:fldCharType="separate"/>
      </w:r>
      <w:r w:rsidR="00CB147C">
        <w:rPr>
          <w:bCs/>
        </w:rPr>
        <w:t xml:space="preserve">19.04.2022 </w:t>
      </w:r>
      <w:r w:rsidR="009D19F2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4B7E07" w:rsidRPr="004B7E07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4B7E07" w:rsidRPr="004B7E07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4B7E07" w:rsidRPr="004B7E07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fact_adr \* MERGEFORMAT </w:instrText>
      </w:r>
      <w:r w:rsidR="009D19F2">
        <w:rPr>
          <w:bCs/>
        </w:rPr>
        <w:fldChar w:fldCharType="separate"/>
      </w:r>
      <w:r w:rsidR="004B7E07" w:rsidRPr="004B7E07">
        <w:rPr>
          <w:bCs/>
        </w:rPr>
        <w:t xml:space="preserve"> </w:t>
      </w:r>
      <w:r w:rsidR="004B7E07" w:rsidRPr="004B7E07">
        <w:t xml:space="preserve">298600, Республика Крым, город Ялта, улица Манагарова, дом 2  </w:t>
      </w:r>
      <w:r w:rsidR="009D19F2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4B7E07">
        <w:rPr>
          <w:u w:val="single"/>
        </w:rPr>
        <w:t xml:space="preserve"> 8А (7А)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4B7E07" w:rsidRPr="004B7E07">
        <w:rPr>
          <w:rStyle w:val="aa"/>
        </w:rPr>
        <w:t xml:space="preserve"> Учитель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4B7E07" w:rsidRPr="004B7E07">
        <w:rPr>
          <w:rStyle w:val="aa"/>
        </w:rPr>
        <w:t xml:space="preserve"> 27244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710C3C" w:rsidRPr="00710C3C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4B7E07" w:rsidRPr="004B7E07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346DCC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346DCC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35A27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Pr="00B173B2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Pr="00B173B2" w:rsidRDefault="00CB147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35A27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CB147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35A27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CB147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35A27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CB147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35A27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CB147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35A27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CB147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D35A27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346DCC" w:rsidRPr="00B173B2" w:rsidTr="002C5749">
        <w:tc>
          <w:tcPr>
            <w:tcW w:w="187" w:type="pct"/>
            <w:vAlign w:val="center"/>
          </w:tcPr>
          <w:p w:rsidR="00346DCC" w:rsidRPr="00B173B2" w:rsidRDefault="00D35A27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346DCC" w:rsidRPr="00B173B2" w:rsidRDefault="00D35A27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7B05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346DCC" w:rsidRPr="00B173B2" w:rsidRDefault="00D35A27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</w:t>
            </w:r>
            <w:r w:rsidR="004F7F0E">
              <w:rPr>
                <w:sz w:val="18"/>
                <w:szCs w:val="18"/>
              </w:rPr>
              <w:t>6</w:t>
            </w:r>
          </w:p>
        </w:tc>
        <w:tc>
          <w:tcPr>
            <w:tcW w:w="625" w:type="pct"/>
            <w:vAlign w:val="center"/>
          </w:tcPr>
          <w:p w:rsidR="00346DCC" w:rsidRPr="00B173B2" w:rsidRDefault="00D35A27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346DCC" w:rsidRPr="00B173B2" w:rsidRDefault="00D35A27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346DCC" w:rsidRPr="00B173B2" w:rsidRDefault="00D35A27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42,2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35A27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D35A27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D35A27" w:rsidRPr="00D35A27">
        <w:rPr>
          <w:bCs/>
          <w:i/>
          <w:sz w:val="20"/>
          <w:szCs w:val="20"/>
        </w:rPr>
        <w:t>Нагрузка</w:t>
      </w:r>
      <w:r w:rsidR="00D35A27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D35A27" w:rsidRDefault="00D35A27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1 + 2 + 2 + 1 + 1  = 7.00;   X(To) = 7.00±0.28,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346DCC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att_zakl \* MERGEFORMAT </w:instrText>
      </w:r>
      <w:r w:rsidR="009D19F2">
        <w:rPr>
          <w:bCs/>
        </w:rPr>
        <w:fldChar w:fldCharType="separate"/>
      </w:r>
      <w:r w:rsidR="00D35A27" w:rsidRPr="00D35A27">
        <w:rPr>
          <w:bCs/>
        </w:rPr>
        <w:t>-</w:t>
      </w:r>
      <w:r w:rsidR="00D35A27" w:rsidRPr="00D35A27">
        <w:t xml:space="preserve"> фактический уровень вредного фактора соответствует гигиеническим нормативам;</w:t>
      </w:r>
      <w:r w:rsidR="009D19F2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D35A27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346DCC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DCC" w:rsidRDefault="00346DCC" w:rsidP="0076042D">
      <w:pPr>
        <w:pStyle w:val="a9"/>
      </w:pPr>
      <w:r>
        <w:separator/>
      </w:r>
    </w:p>
  </w:endnote>
  <w:endnote w:type="continuationSeparator" w:id="0">
    <w:p w:rsidR="00346DCC" w:rsidRDefault="00346DC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3C" w:rsidRDefault="00710C3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4B7E07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8А (7А)5192022Н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CB147C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CB147C" w:rsidRPr="00CB147C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3C" w:rsidRDefault="00710C3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DCC" w:rsidRDefault="00346DCC" w:rsidP="0076042D">
      <w:pPr>
        <w:pStyle w:val="a9"/>
      </w:pPr>
      <w:r>
        <w:separator/>
      </w:r>
    </w:p>
  </w:footnote>
  <w:footnote w:type="continuationSeparator" w:id="0">
    <w:p w:rsidR="00346DCC" w:rsidRDefault="00346DCC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3C" w:rsidRDefault="00710C3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3C" w:rsidRDefault="00710C3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3C" w:rsidRDefault="00710C3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6;  7А, 8А (7А), 9А (7А), 10А (7А), 11А (7А), 12А (7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0A6D6385922D426C95D2D7830AD0C35A"/>
    <w:docVar w:name="fill_date" w:val="19.04.2022"/>
    <w:docVar w:name="footer_num" w:val="Протокол № 8А (7А)5192022Н"/>
    <w:docVar w:name="form" w:val="4"/>
    <w:docVar w:name="grid_data_n_bm1_4" w:val="1~1~~2~2~~3~2~~4~1~~5~1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1 + 2 + 2 + 1 + 1  = 7.00;   X(To) = 7.00±0.28, k=2 (p=95%)_x000d_"/>
    <w:docVar w:name="nd_table3_id_205" w:val="_napr1~_napr2~_napr3~_napr4~_napr5~_napr6~_napr7~_napr8~_napr9"/>
    <w:docVar w:name="num_doc" w:val="8А (7А)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2003B467D8BE40E4BE388472301DC4FB"/>
    <w:docVar w:name="rm_id" w:val="8"/>
    <w:docVar w:name="rm_name" w:val=" Учитель "/>
    <w:docVar w:name="rm_number" w:val=" 8А (7А)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108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346DCC"/>
    <w:rsid w:val="00025683"/>
    <w:rsid w:val="0004130D"/>
    <w:rsid w:val="00046815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46DCC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B7E07"/>
    <w:rsid w:val="004C4DB2"/>
    <w:rsid w:val="004D719C"/>
    <w:rsid w:val="004F5D59"/>
    <w:rsid w:val="004F7F0E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0C3C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19F2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147C"/>
    <w:rsid w:val="00CB6680"/>
    <w:rsid w:val="00CE1564"/>
    <w:rsid w:val="00CE3307"/>
    <w:rsid w:val="00CE69B2"/>
    <w:rsid w:val="00D0412A"/>
    <w:rsid w:val="00D2177B"/>
    <w:rsid w:val="00D35A27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C1527F13-F50B-4F1E-8065-71DC5C93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0</TotalTime>
  <Pages>4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2022-04-18T06:46:00Z</dcterms:created>
  <dcterms:modified xsi:type="dcterms:W3CDTF">2022-04-18T08:35:00Z</dcterms:modified>
</cp:coreProperties>
</file>